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27C1C" w14:textId="19A119E4" w:rsidR="00F71DBC" w:rsidRDefault="00F71DBC" w:rsidP="00837DD6">
      <w:pPr>
        <w:jc w:val="center"/>
        <w:rPr>
          <w:b/>
          <w:sz w:val="360"/>
        </w:rPr>
      </w:pPr>
      <w:r>
        <w:rPr>
          <w:b/>
          <w:sz w:val="360"/>
        </w:rPr>
        <w:t>Check In</w:t>
      </w:r>
    </w:p>
    <w:p w14:paraId="7CE5A35A" w14:textId="0FCD4F56" w:rsidR="004D1213" w:rsidRDefault="005102CE" w:rsidP="00BE5876">
      <w:pPr>
        <w:jc w:val="center"/>
        <w:rPr>
          <w:b/>
          <w:sz w:val="220"/>
        </w:rPr>
      </w:pPr>
      <w:r w:rsidRPr="005102CE">
        <w:rPr>
          <w:b/>
          <w:sz w:val="220"/>
        </w:rPr>
        <w:t xml:space="preserve">Herzlich </w:t>
      </w:r>
      <w:r>
        <w:rPr>
          <w:b/>
          <w:sz w:val="220"/>
        </w:rPr>
        <w:br/>
      </w:r>
      <w:r w:rsidR="0046576D" w:rsidRPr="005102CE">
        <w:rPr>
          <w:b/>
          <w:sz w:val="220"/>
        </w:rPr>
        <w:t>willkommen</w:t>
      </w:r>
      <w:r w:rsidRPr="005102CE">
        <w:rPr>
          <w:b/>
          <w:sz w:val="220"/>
        </w:rPr>
        <w:t>!</w:t>
      </w:r>
      <w:r w:rsidR="004D1213">
        <w:rPr>
          <w:b/>
          <w:sz w:val="220"/>
        </w:rPr>
        <w:br w:type="page"/>
      </w:r>
    </w:p>
    <w:p w14:paraId="32431D52" w14:textId="5C3B0838" w:rsidR="004D1213" w:rsidRDefault="004D1213" w:rsidP="004D1213">
      <w:pPr>
        <w:jc w:val="center"/>
        <w:rPr>
          <w:b/>
          <w:sz w:val="360"/>
        </w:rPr>
      </w:pPr>
      <w:r>
        <w:rPr>
          <w:b/>
          <w:sz w:val="360"/>
        </w:rPr>
        <w:lastRenderedPageBreak/>
        <w:t>Check In</w:t>
      </w:r>
    </w:p>
    <w:p w14:paraId="3459BC02" w14:textId="51CF1A8E" w:rsidR="00021128" w:rsidRPr="00B22FF0" w:rsidRDefault="00B22FF0" w:rsidP="004D1213">
      <w:pPr>
        <w:jc w:val="center"/>
        <w:rPr>
          <w:b/>
          <w:sz w:val="280"/>
          <w:szCs w:val="14"/>
        </w:rPr>
      </w:pPr>
      <w:r w:rsidRPr="00B22FF0">
        <w:rPr>
          <w:b/>
          <w:sz w:val="200"/>
          <w:szCs w:val="14"/>
        </w:rPr>
        <w:t xml:space="preserve">wenn der Tisch </w:t>
      </w:r>
      <w:proofErr w:type="gramStart"/>
      <w:r w:rsidRPr="00B22FF0">
        <w:rPr>
          <w:b/>
          <w:sz w:val="200"/>
          <w:szCs w:val="14"/>
        </w:rPr>
        <w:t>besetzt</w:t>
      </w:r>
      <w:proofErr w:type="gramEnd"/>
      <w:r w:rsidRPr="00B22FF0">
        <w:rPr>
          <w:b/>
          <w:sz w:val="200"/>
          <w:szCs w:val="14"/>
        </w:rPr>
        <w:t xml:space="preserve"> ist</w:t>
      </w:r>
    </w:p>
    <w:sectPr w:rsidR="00021128" w:rsidRPr="00B22FF0" w:rsidSect="00D938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26" w:right="851" w:bottom="426" w:left="851" w:header="284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FE63D" w14:textId="77777777" w:rsidR="00B74612" w:rsidRDefault="00B74612">
      <w:r>
        <w:separator/>
      </w:r>
    </w:p>
  </w:endnote>
  <w:endnote w:type="continuationSeparator" w:id="0">
    <w:p w14:paraId="498A682F" w14:textId="77777777" w:rsidR="00B74612" w:rsidRDefault="00B74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171C" w14:textId="77777777" w:rsidR="00491AF5" w:rsidRDefault="00491AF5">
    <w:r>
      <w:fldChar w:fldCharType="begin"/>
    </w:r>
    <w:r>
      <w:instrText xml:space="preserve">PAGE  </w:instrText>
    </w:r>
    <w:r>
      <w:fldChar w:fldCharType="end"/>
    </w:r>
  </w:p>
  <w:p w14:paraId="418C171D" w14:textId="77777777" w:rsidR="00491AF5" w:rsidRDefault="00491AF5"/>
  <w:p w14:paraId="418C171E" w14:textId="77777777" w:rsidR="00491AF5" w:rsidRDefault="00491AF5"/>
  <w:p w14:paraId="418C171F" w14:textId="77777777" w:rsidR="00491AF5" w:rsidRDefault="00491AF5"/>
  <w:p w14:paraId="418C1720" w14:textId="77777777" w:rsidR="00491AF5" w:rsidRDefault="00491AF5"/>
  <w:p w14:paraId="418C1721" w14:textId="77777777" w:rsidR="00491AF5" w:rsidRDefault="00491AF5"/>
  <w:p w14:paraId="418C1722" w14:textId="77777777" w:rsidR="00491AF5" w:rsidRDefault="00491AF5"/>
  <w:p w14:paraId="418C1723" w14:textId="77777777" w:rsidR="00A03C7E" w:rsidRDefault="00A03C7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1724" w14:textId="77777777" w:rsidR="00C27961" w:rsidRDefault="00C2796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1726" w14:textId="77777777" w:rsidR="00C27961" w:rsidRDefault="00C2796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E8A3D" w14:textId="77777777" w:rsidR="00B74612" w:rsidRDefault="00B74612">
      <w:r>
        <w:separator/>
      </w:r>
    </w:p>
  </w:footnote>
  <w:footnote w:type="continuationSeparator" w:id="0">
    <w:p w14:paraId="513F57DD" w14:textId="77777777" w:rsidR="00B74612" w:rsidRDefault="00B74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1715" w14:textId="64AF3DA9" w:rsidR="00491AF5" w:rsidRDefault="00000000">
    <w:r>
      <w:rPr>
        <w:noProof/>
      </w:rPr>
      <w:pict w14:anchorId="31DD6D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345188" o:spid="_x0000_s1030" type="#_x0000_t75" style="position:absolute;left:0;text-align:left;margin-left:0;margin-top:0;width:552.7pt;height:552.7pt;z-index:-251657216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  <w:p w14:paraId="418C1716" w14:textId="77777777" w:rsidR="00491AF5" w:rsidRDefault="00491AF5"/>
  <w:p w14:paraId="418C1717" w14:textId="77777777" w:rsidR="00491AF5" w:rsidRDefault="00491AF5"/>
  <w:p w14:paraId="418C1718" w14:textId="77777777" w:rsidR="00491AF5" w:rsidRDefault="00491AF5"/>
  <w:p w14:paraId="418C1719" w14:textId="77777777" w:rsidR="00491AF5" w:rsidRDefault="00491AF5"/>
  <w:p w14:paraId="418C171A" w14:textId="77777777" w:rsidR="00A03C7E" w:rsidRDefault="00A03C7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171B" w14:textId="16B765A4" w:rsidR="00C27961" w:rsidRDefault="00000000">
    <w:pPr>
      <w:pStyle w:val="Kopfzeile"/>
    </w:pPr>
    <w:r>
      <w:rPr>
        <w:noProof/>
      </w:rPr>
      <w:pict w14:anchorId="14C2F4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345189" o:spid="_x0000_s1031" type="#_x0000_t75" style="position:absolute;left:0;text-align:left;margin-left:0;margin-top:0;width:552.7pt;height:552.7pt;z-index:-251656192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1725" w14:textId="3F0698EC" w:rsidR="00C27961" w:rsidRDefault="00000000">
    <w:pPr>
      <w:pStyle w:val="Kopfzeile"/>
    </w:pPr>
    <w:r>
      <w:rPr>
        <w:noProof/>
      </w:rPr>
      <w:pict w14:anchorId="7B2565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345187" o:spid="_x0000_s1029" type="#_x0000_t75" style="position:absolute;left:0;text-align:left;margin-left:0;margin-top:0;width:552.7pt;height:552.7pt;z-index:-251658240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01E0440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B903A90"/>
    <w:lvl w:ilvl="0">
      <w:start w:val="1"/>
      <w:numFmt w:val="bullet"/>
      <w:pStyle w:val="Aufzhlungszeichen"/>
      <w:lvlText w:val="–"/>
      <w:lvlJc w:val="left"/>
      <w:pPr>
        <w:tabs>
          <w:tab w:val="num" w:pos="2781"/>
        </w:tabs>
        <w:ind w:left="2781" w:hanging="2781"/>
      </w:pPr>
      <w:rPr>
        <w:rFonts w:ascii="Comic Sans MS" w:hAnsi="Comic Sans MS" w:hint="default"/>
        <w:sz w:val="20"/>
        <w:szCs w:val="20"/>
      </w:rPr>
    </w:lvl>
  </w:abstractNum>
  <w:abstractNum w:abstractNumId="2" w15:restartNumberingAfterBreak="0">
    <w:nsid w:val="38555DD8"/>
    <w:multiLevelType w:val="hybridMultilevel"/>
    <w:tmpl w:val="40F8B4E8"/>
    <w:lvl w:ilvl="0" w:tplc="61F6B00C">
      <w:start w:val="1"/>
      <w:numFmt w:val="bullet"/>
      <w:pStyle w:val="AufzhlungPfeil"/>
      <w:lvlText w:val="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F075A"/>
    <w:multiLevelType w:val="hybridMultilevel"/>
    <w:tmpl w:val="642A0AF4"/>
    <w:lvl w:ilvl="0" w:tplc="B61CD6A2">
      <w:start w:val="1"/>
      <w:numFmt w:val="bullet"/>
      <w:pStyle w:val="AufzhlungPunk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  <w:szCs w:val="22"/>
        <w:u w:val="none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  <w:u w:val="none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2308929">
    <w:abstractNumId w:val="1"/>
  </w:num>
  <w:num w:numId="2" w16cid:durableId="1665663554">
    <w:abstractNumId w:val="2"/>
  </w:num>
  <w:num w:numId="3" w16cid:durableId="55246902">
    <w:abstractNumId w:val="3"/>
  </w:num>
  <w:num w:numId="4" w16cid:durableId="174576125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FF9"/>
    <w:rsid w:val="00021128"/>
    <w:rsid w:val="000268A7"/>
    <w:rsid w:val="0003317F"/>
    <w:rsid w:val="00042E1E"/>
    <w:rsid w:val="000442A7"/>
    <w:rsid w:val="000719A3"/>
    <w:rsid w:val="00072F7C"/>
    <w:rsid w:val="00092028"/>
    <w:rsid w:val="000B0C8E"/>
    <w:rsid w:val="000E3283"/>
    <w:rsid w:val="000F5354"/>
    <w:rsid w:val="001241B7"/>
    <w:rsid w:val="00142A8E"/>
    <w:rsid w:val="00155ECF"/>
    <w:rsid w:val="001677C1"/>
    <w:rsid w:val="001945F2"/>
    <w:rsid w:val="002006D4"/>
    <w:rsid w:val="00206F09"/>
    <w:rsid w:val="00237B5B"/>
    <w:rsid w:val="00241F6A"/>
    <w:rsid w:val="00255410"/>
    <w:rsid w:val="00257BBC"/>
    <w:rsid w:val="00263470"/>
    <w:rsid w:val="00276837"/>
    <w:rsid w:val="00291125"/>
    <w:rsid w:val="002C2E5A"/>
    <w:rsid w:val="002E45F7"/>
    <w:rsid w:val="003212BA"/>
    <w:rsid w:val="00396C42"/>
    <w:rsid w:val="003B1116"/>
    <w:rsid w:val="003E161C"/>
    <w:rsid w:val="003E29FB"/>
    <w:rsid w:val="004009DE"/>
    <w:rsid w:val="00413168"/>
    <w:rsid w:val="0042677B"/>
    <w:rsid w:val="0046576D"/>
    <w:rsid w:val="00491AF5"/>
    <w:rsid w:val="004B23DB"/>
    <w:rsid w:val="004B287F"/>
    <w:rsid w:val="004C718E"/>
    <w:rsid w:val="004D1213"/>
    <w:rsid w:val="004D319A"/>
    <w:rsid w:val="004D5057"/>
    <w:rsid w:val="004E0CEA"/>
    <w:rsid w:val="004E268C"/>
    <w:rsid w:val="004F1F28"/>
    <w:rsid w:val="005102CE"/>
    <w:rsid w:val="00530FAA"/>
    <w:rsid w:val="0053238F"/>
    <w:rsid w:val="00581640"/>
    <w:rsid w:val="00582097"/>
    <w:rsid w:val="005E225C"/>
    <w:rsid w:val="005E6F1A"/>
    <w:rsid w:val="005F138A"/>
    <w:rsid w:val="005F41B6"/>
    <w:rsid w:val="005F43FF"/>
    <w:rsid w:val="005F719A"/>
    <w:rsid w:val="00603FAB"/>
    <w:rsid w:val="00606636"/>
    <w:rsid w:val="00617C3B"/>
    <w:rsid w:val="00635FF9"/>
    <w:rsid w:val="00654392"/>
    <w:rsid w:val="00662F78"/>
    <w:rsid w:val="00696A2A"/>
    <w:rsid w:val="006C3CF8"/>
    <w:rsid w:val="006E7FE6"/>
    <w:rsid w:val="006F2509"/>
    <w:rsid w:val="006F7301"/>
    <w:rsid w:val="00701BD3"/>
    <w:rsid w:val="007901C4"/>
    <w:rsid w:val="00794FAD"/>
    <w:rsid w:val="007A1CF6"/>
    <w:rsid w:val="007B3EDE"/>
    <w:rsid w:val="007C0551"/>
    <w:rsid w:val="007C14BC"/>
    <w:rsid w:val="007D08D8"/>
    <w:rsid w:val="007F768D"/>
    <w:rsid w:val="00802059"/>
    <w:rsid w:val="00803353"/>
    <w:rsid w:val="008140F8"/>
    <w:rsid w:val="00837DD6"/>
    <w:rsid w:val="008428DF"/>
    <w:rsid w:val="0087179E"/>
    <w:rsid w:val="008818F8"/>
    <w:rsid w:val="008937A2"/>
    <w:rsid w:val="008A74E0"/>
    <w:rsid w:val="008C7D5B"/>
    <w:rsid w:val="008E77CD"/>
    <w:rsid w:val="009260AA"/>
    <w:rsid w:val="00942E5A"/>
    <w:rsid w:val="0098167E"/>
    <w:rsid w:val="009A3343"/>
    <w:rsid w:val="009C09E4"/>
    <w:rsid w:val="009C400F"/>
    <w:rsid w:val="009D24FE"/>
    <w:rsid w:val="00A01032"/>
    <w:rsid w:val="00A03C7E"/>
    <w:rsid w:val="00A154A5"/>
    <w:rsid w:val="00A45350"/>
    <w:rsid w:val="00A4761A"/>
    <w:rsid w:val="00A50640"/>
    <w:rsid w:val="00A52D7C"/>
    <w:rsid w:val="00A6696B"/>
    <w:rsid w:val="00A77620"/>
    <w:rsid w:val="00A8441A"/>
    <w:rsid w:val="00A87D84"/>
    <w:rsid w:val="00A928C1"/>
    <w:rsid w:val="00AB774E"/>
    <w:rsid w:val="00B042B0"/>
    <w:rsid w:val="00B12555"/>
    <w:rsid w:val="00B22FF0"/>
    <w:rsid w:val="00B26BBA"/>
    <w:rsid w:val="00B505D4"/>
    <w:rsid w:val="00B50F64"/>
    <w:rsid w:val="00B74612"/>
    <w:rsid w:val="00B8531D"/>
    <w:rsid w:val="00B941C8"/>
    <w:rsid w:val="00BB0194"/>
    <w:rsid w:val="00BE3349"/>
    <w:rsid w:val="00BE5876"/>
    <w:rsid w:val="00BE71E9"/>
    <w:rsid w:val="00C00EDF"/>
    <w:rsid w:val="00C07C97"/>
    <w:rsid w:val="00C27123"/>
    <w:rsid w:val="00C27961"/>
    <w:rsid w:val="00C459BB"/>
    <w:rsid w:val="00C627A7"/>
    <w:rsid w:val="00C757F8"/>
    <w:rsid w:val="00C82BF8"/>
    <w:rsid w:val="00C83E0C"/>
    <w:rsid w:val="00CA60A3"/>
    <w:rsid w:val="00CD0F13"/>
    <w:rsid w:val="00D114E9"/>
    <w:rsid w:val="00D1187A"/>
    <w:rsid w:val="00D21F8D"/>
    <w:rsid w:val="00D2769C"/>
    <w:rsid w:val="00D425AC"/>
    <w:rsid w:val="00D45892"/>
    <w:rsid w:val="00D5302F"/>
    <w:rsid w:val="00D56D9B"/>
    <w:rsid w:val="00D70D14"/>
    <w:rsid w:val="00D76546"/>
    <w:rsid w:val="00D84BF1"/>
    <w:rsid w:val="00D85A99"/>
    <w:rsid w:val="00D871E9"/>
    <w:rsid w:val="00D9387D"/>
    <w:rsid w:val="00D97CDC"/>
    <w:rsid w:val="00DA79E1"/>
    <w:rsid w:val="00DB1BEA"/>
    <w:rsid w:val="00E047A0"/>
    <w:rsid w:val="00E10750"/>
    <w:rsid w:val="00E465AB"/>
    <w:rsid w:val="00E54796"/>
    <w:rsid w:val="00E659D8"/>
    <w:rsid w:val="00E76FFB"/>
    <w:rsid w:val="00EA029F"/>
    <w:rsid w:val="00EA5BEB"/>
    <w:rsid w:val="00ED5F0C"/>
    <w:rsid w:val="00EE08E7"/>
    <w:rsid w:val="00EE3D55"/>
    <w:rsid w:val="00EE6D62"/>
    <w:rsid w:val="00EF4228"/>
    <w:rsid w:val="00EF48A8"/>
    <w:rsid w:val="00EF4AEC"/>
    <w:rsid w:val="00F254B7"/>
    <w:rsid w:val="00F3075A"/>
    <w:rsid w:val="00F37A57"/>
    <w:rsid w:val="00F520A6"/>
    <w:rsid w:val="00F579A6"/>
    <w:rsid w:val="00F71DBC"/>
    <w:rsid w:val="00F83892"/>
    <w:rsid w:val="00F91CA1"/>
    <w:rsid w:val="00F9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8C170E"/>
  <w15:docId w15:val="{6813BA26-D925-4861-B2CC-DB1F0BFE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2BA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Textkrper"/>
    <w:qFormat/>
    <w:rsid w:val="00255410"/>
    <w:pPr>
      <w:spacing w:before="240" w:after="120"/>
      <w:outlineLvl w:val="0"/>
    </w:pPr>
    <w:rPr>
      <w:b/>
      <w:bCs/>
      <w:sz w:val="28"/>
      <w:szCs w:val="24"/>
    </w:rPr>
  </w:style>
  <w:style w:type="paragraph" w:styleId="berschrift2">
    <w:name w:val="heading 2"/>
    <w:basedOn w:val="Standard"/>
    <w:next w:val="Textkrper"/>
    <w:qFormat/>
    <w:pPr>
      <w:spacing w:before="240" w:after="120"/>
      <w:outlineLvl w:val="1"/>
    </w:pPr>
    <w:rPr>
      <w:b/>
      <w:sz w:val="32"/>
    </w:rPr>
  </w:style>
  <w:style w:type="paragraph" w:styleId="berschrift3">
    <w:name w:val="heading 3"/>
    <w:basedOn w:val="Standard"/>
    <w:next w:val="Textkrper"/>
    <w:qFormat/>
    <w:pPr>
      <w:spacing w:before="240" w:after="120"/>
      <w:outlineLvl w:val="2"/>
    </w:pPr>
    <w:rPr>
      <w:b/>
      <w:sz w:val="32"/>
    </w:rPr>
  </w:style>
  <w:style w:type="paragraph" w:styleId="berschrift4">
    <w:name w:val="heading 4"/>
    <w:basedOn w:val="Standard"/>
    <w:next w:val="Textkrper"/>
    <w:qFormat/>
    <w:pPr>
      <w:spacing w:before="240" w:after="120"/>
      <w:outlineLvl w:val="3"/>
    </w:pPr>
    <w:rPr>
      <w:b/>
      <w:sz w:val="32"/>
    </w:rPr>
  </w:style>
  <w:style w:type="paragraph" w:styleId="berschrift5">
    <w:name w:val="heading 5"/>
    <w:basedOn w:val="Standard"/>
    <w:next w:val="Textkrper"/>
    <w:qFormat/>
    <w:pPr>
      <w:keepNext/>
      <w:spacing w:before="240" w:after="120"/>
      <w:outlineLvl w:val="4"/>
    </w:pPr>
    <w:rPr>
      <w:b/>
      <w:sz w:val="32"/>
    </w:rPr>
  </w:style>
  <w:style w:type="paragraph" w:styleId="berschrift6">
    <w:name w:val="heading 6"/>
    <w:basedOn w:val="Standard"/>
    <w:next w:val="Textkrper"/>
    <w:qFormat/>
    <w:pPr>
      <w:spacing w:before="240" w:after="120"/>
      <w:outlineLvl w:val="5"/>
    </w:pPr>
    <w:rPr>
      <w:b/>
      <w:sz w:val="32"/>
    </w:rPr>
  </w:style>
  <w:style w:type="paragraph" w:styleId="berschrift7">
    <w:name w:val="heading 7"/>
    <w:basedOn w:val="Standard"/>
    <w:next w:val="Textkrper"/>
    <w:qFormat/>
    <w:pPr>
      <w:spacing w:before="240" w:after="120"/>
      <w:outlineLvl w:val="6"/>
    </w:pPr>
    <w:rPr>
      <w:b/>
      <w:sz w:val="32"/>
    </w:rPr>
  </w:style>
  <w:style w:type="paragraph" w:styleId="berschrift8">
    <w:name w:val="heading 8"/>
    <w:basedOn w:val="Standard"/>
    <w:next w:val="Standard"/>
    <w:qFormat/>
    <w:pPr>
      <w:spacing w:before="240" w:after="120"/>
      <w:outlineLvl w:val="7"/>
    </w:pPr>
    <w:rPr>
      <w:b/>
      <w:sz w:val="32"/>
    </w:rPr>
  </w:style>
  <w:style w:type="paragraph" w:styleId="berschrift9">
    <w:name w:val="heading 9"/>
    <w:basedOn w:val="Standard"/>
    <w:next w:val="Textkrper"/>
    <w:qFormat/>
    <w:pPr>
      <w:spacing w:before="240" w:after="120"/>
      <w:outlineLvl w:val="8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ltsverzeichnis">
    <w:name w:val="Inhaltsverzeichnis"/>
    <w:basedOn w:val="berschrift1"/>
    <w:next w:val="Textkrper"/>
    <w:pPr>
      <w:tabs>
        <w:tab w:val="right" w:pos="8505"/>
      </w:tabs>
      <w:outlineLvl w:val="9"/>
    </w:pPr>
    <w:rPr>
      <w:szCs w:val="32"/>
      <w:u w:val="single"/>
    </w:rPr>
  </w:style>
  <w:style w:type="paragraph" w:styleId="Textkrper">
    <w:name w:val="Body Text"/>
    <w:basedOn w:val="Standard"/>
    <w:link w:val="TextkrperZchn"/>
    <w:pPr>
      <w:spacing w:after="120"/>
    </w:pPr>
  </w:style>
  <w:style w:type="paragraph" w:customStyle="1" w:styleId="Tabelle1">
    <w:name w:val="Tabelle 1"/>
    <w:basedOn w:val="Standard"/>
    <w:pPr>
      <w:spacing w:before="120" w:after="120"/>
      <w:jc w:val="left"/>
    </w:pPr>
  </w:style>
  <w:style w:type="paragraph" w:customStyle="1" w:styleId="Tabelle2">
    <w:name w:val="Tabelle 2"/>
    <w:basedOn w:val="Standard"/>
    <w:pPr>
      <w:jc w:val="left"/>
    </w:pPr>
    <w:rPr>
      <w:sz w:val="20"/>
    </w:rPr>
  </w:style>
  <w:style w:type="paragraph" w:customStyle="1" w:styleId="Dauer">
    <w:name w:val="Dauer"/>
    <w:basedOn w:val="Standard"/>
    <w:rPr>
      <w:sz w:val="16"/>
      <w:szCs w:val="24"/>
    </w:rPr>
  </w:style>
  <w:style w:type="paragraph" w:styleId="Dokumentstruktur">
    <w:name w:val="Document Map"/>
    <w:basedOn w:val="Standard"/>
    <w:autoRedefine/>
    <w:semiHidden/>
    <w:pPr>
      <w:shd w:val="clear" w:color="auto" w:fill="000080"/>
    </w:pPr>
    <w:rPr>
      <w:rFonts w:cs="Tahoma"/>
      <w:sz w:val="16"/>
    </w:rPr>
  </w:style>
  <w:style w:type="paragraph" w:customStyle="1" w:styleId="Literaturangabe">
    <w:name w:val="Literaturangabe"/>
    <w:basedOn w:val="Standard"/>
    <w:pPr>
      <w:spacing w:after="120"/>
      <w:ind w:left="851" w:hanging="851"/>
    </w:pPr>
  </w:style>
  <w:style w:type="paragraph" w:customStyle="1" w:styleId="Tabellenberschrift1">
    <w:name w:val="Tabellenüberschrift 1"/>
    <w:basedOn w:val="Standard"/>
    <w:pPr>
      <w:spacing w:before="60" w:after="60"/>
      <w:jc w:val="center"/>
    </w:pPr>
    <w:rPr>
      <w:b/>
      <w:bCs/>
    </w:rPr>
  </w:style>
  <w:style w:type="paragraph" w:customStyle="1" w:styleId="Textkrperhngend1">
    <w:name w:val="Textkörper hängend 1"/>
    <w:basedOn w:val="Standard"/>
    <w:pPr>
      <w:ind w:left="255" w:hanging="255"/>
      <w:jc w:val="left"/>
    </w:pPr>
    <w:rPr>
      <w:sz w:val="20"/>
    </w:rPr>
  </w:style>
  <w:style w:type="paragraph" w:styleId="Textkrper-Zeileneinzug">
    <w:name w:val="Body Text Indent"/>
    <w:basedOn w:val="Standard"/>
    <w:pPr>
      <w:spacing w:after="120"/>
      <w:ind w:left="255"/>
    </w:pPr>
    <w:rPr>
      <w:sz w:val="20"/>
    </w:rPr>
  </w:style>
  <w:style w:type="paragraph" w:styleId="Titel">
    <w:name w:val="Title"/>
    <w:basedOn w:val="Standard"/>
    <w:next w:val="Textkrper"/>
    <w:autoRedefine/>
    <w:qFormat/>
    <w:rsid w:val="000B0C8E"/>
    <w:pPr>
      <w:spacing w:after="120"/>
      <w:jc w:val="left"/>
      <w:outlineLvl w:val="0"/>
    </w:pPr>
    <w:rPr>
      <w:rFonts w:cs="Arial"/>
      <w:b/>
      <w:bCs/>
      <w:kern w:val="28"/>
      <w:sz w:val="32"/>
      <w:szCs w:val="40"/>
      <w:u w:val="double"/>
    </w:rPr>
  </w:style>
  <w:style w:type="paragraph" w:styleId="Untertitel">
    <w:name w:val="Subtitle"/>
    <w:basedOn w:val="Standard"/>
    <w:qFormat/>
    <w:pPr>
      <w:spacing w:after="60"/>
      <w:jc w:val="center"/>
    </w:pPr>
    <w:rPr>
      <w:rFonts w:cs="Arial"/>
      <w:b/>
      <w:bCs/>
      <w:sz w:val="32"/>
      <w:szCs w:val="24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Aufzhlungszeichen">
    <w:name w:val="List Bullet"/>
    <w:basedOn w:val="Standard"/>
    <w:pPr>
      <w:numPr>
        <w:numId w:val="1"/>
      </w:numPr>
      <w:tabs>
        <w:tab w:val="clear" w:pos="2781"/>
        <w:tab w:val="num" w:pos="360"/>
      </w:tabs>
      <w:spacing w:after="120"/>
      <w:ind w:left="357" w:hanging="357"/>
    </w:pPr>
  </w:style>
  <w:style w:type="paragraph" w:customStyle="1" w:styleId="AufzhlungPfeil">
    <w:name w:val="Aufzählung Pfeil"/>
    <w:basedOn w:val="Standard"/>
    <w:rsid w:val="000268A7"/>
    <w:pPr>
      <w:numPr>
        <w:numId w:val="2"/>
      </w:numPr>
      <w:spacing w:after="120"/>
    </w:pPr>
  </w:style>
  <w:style w:type="paragraph" w:customStyle="1" w:styleId="AufgabenundLsungstexte">
    <w:name w:val="Aufgaben und Lösungstexte"/>
    <w:basedOn w:val="Standard"/>
    <w:rsid w:val="00635FF9"/>
    <w:pPr>
      <w:spacing w:line="240" w:lineRule="exact"/>
      <w:jc w:val="left"/>
    </w:pPr>
    <w:rPr>
      <w:color w:val="000000"/>
      <w:sz w:val="20"/>
    </w:rPr>
  </w:style>
  <w:style w:type="paragraph" w:customStyle="1" w:styleId="AufzhlungPunkt">
    <w:name w:val="Aufzählung Punkt"/>
    <w:basedOn w:val="Standard"/>
    <w:rsid w:val="009C09E4"/>
    <w:pPr>
      <w:numPr>
        <w:numId w:val="3"/>
      </w:numPr>
      <w:spacing w:after="120"/>
    </w:pPr>
  </w:style>
  <w:style w:type="paragraph" w:customStyle="1" w:styleId="Buch">
    <w:name w:val="Buch"/>
    <w:basedOn w:val="Standard"/>
    <w:rsid w:val="009C09E4"/>
    <w:pPr>
      <w:spacing w:after="240"/>
    </w:pPr>
    <w:rPr>
      <w:sz w:val="16"/>
      <w:szCs w:val="24"/>
    </w:rPr>
  </w:style>
  <w:style w:type="paragraph" w:customStyle="1" w:styleId="Textkrperfett">
    <w:name w:val="Textkörper fett"/>
    <w:basedOn w:val="Textkrper"/>
    <w:rsid w:val="009C09E4"/>
    <w:rPr>
      <w:b/>
    </w:rPr>
  </w:style>
  <w:style w:type="paragraph" w:styleId="Aufzhlungszeichen2">
    <w:name w:val="List Bullet 2"/>
    <w:basedOn w:val="Standard"/>
    <w:uiPriority w:val="99"/>
    <w:semiHidden/>
    <w:unhideWhenUsed/>
    <w:rsid w:val="008937A2"/>
    <w:pPr>
      <w:numPr>
        <w:numId w:val="4"/>
      </w:numPr>
      <w:contextualSpacing/>
    </w:pPr>
  </w:style>
  <w:style w:type="paragraph" w:customStyle="1" w:styleId="Aufgabe">
    <w:name w:val="Aufgabe"/>
    <w:basedOn w:val="Textkrper"/>
    <w:next w:val="Textkrper"/>
    <w:qFormat/>
    <w:rsid w:val="002C2E5A"/>
    <w:pPr>
      <w:ind w:left="426" w:hanging="426"/>
    </w:pPr>
    <w:rPr>
      <w:szCs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7FE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7FE6"/>
    <w:rPr>
      <w:rFonts w:ascii="Tahoma" w:hAnsi="Tahoma" w:cs="Tahoma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A4761A"/>
    <w:rPr>
      <w:sz w:val="24"/>
    </w:rPr>
  </w:style>
  <w:style w:type="table" w:styleId="Tabellenraster">
    <w:name w:val="Table Grid"/>
    <w:basedOn w:val="NormaleTabelle"/>
    <w:uiPriority w:val="59"/>
    <w:rsid w:val="00491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C83E0C"/>
    <w:rPr>
      <w:color w:val="0000FF" w:themeColor="hyperlink"/>
      <w:u w:val="single"/>
    </w:rPr>
  </w:style>
  <w:style w:type="paragraph" w:styleId="Beschriftung">
    <w:name w:val="caption"/>
    <w:basedOn w:val="Standard"/>
    <w:next w:val="Standard"/>
    <w:qFormat/>
    <w:rsid w:val="00654392"/>
    <w:pPr>
      <w:spacing w:before="120" w:after="120"/>
    </w:pPr>
    <w:rPr>
      <w:b/>
      <w:bCs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C2796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27961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rsid w:val="00C2796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27961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Detlef%20Windgasse\Anwendungsdaten\Microsoft\Vorlagen\Arbeitsblatt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D149C040552A43AA37775AD1935E1D" ma:contentTypeVersion="15" ma:contentTypeDescription="Ein neues Dokument erstellen." ma:contentTypeScope="" ma:versionID="08e456bcc89802c3fea4111b378fb206">
  <xsd:schema xmlns:xsd="http://www.w3.org/2001/XMLSchema" xmlns:xs="http://www.w3.org/2001/XMLSchema" xmlns:p="http://schemas.microsoft.com/office/2006/metadata/properties" xmlns:ns2="739e5ca5-f113-4189-af37-9bcda48d1497" xmlns:ns3="f9f8950b-4b38-43e5-9025-cc6d36743368" targetNamespace="http://schemas.microsoft.com/office/2006/metadata/properties" ma:root="true" ma:fieldsID="adff647400c9e4ec5830d2e5c5657127" ns2:_="" ns3:_="">
    <xsd:import namespace="739e5ca5-f113-4189-af37-9bcda48d1497"/>
    <xsd:import namespace="f9f8950b-4b38-43e5-9025-cc6d367433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5ca5-f113-4189-af37-9bcda48d1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5494b83-ef1f-4b0f-b99a-70e820e75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8950b-4b38-43e5-9025-cc6d367433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b2915b2-d953-4572-8bd7-67d3e4b5a776}" ma:internalName="TaxCatchAll" ma:showField="CatchAllData" ma:web="f9f8950b-4b38-43e5-9025-cc6d367433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f8950b-4b38-43e5-9025-cc6d36743368" xsi:nil="true"/>
    <lcf76f155ced4ddcb4097134ff3c332f xmlns="739e5ca5-f113-4189-af37-9bcda48d149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0AE7BA-2179-4CA0-ABA3-34844C9607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5EB911-CD83-4D7C-A44A-4DD561ACEC67}"/>
</file>

<file path=customXml/itemProps3.xml><?xml version="1.0" encoding="utf-8"?>
<ds:datastoreItem xmlns:ds="http://schemas.openxmlformats.org/officeDocument/2006/customXml" ds:itemID="{FCA948F0-404F-4A01-96CB-7EFB7BB5EA23}"/>
</file>

<file path=customXml/itemProps4.xml><?xml version="1.0" encoding="utf-8"?>
<ds:datastoreItem xmlns:ds="http://schemas.openxmlformats.org/officeDocument/2006/customXml" ds:itemID="{923B7A60-FF96-441E-98A8-F76F219304EE}"/>
</file>

<file path=docProps/app.xml><?xml version="1.0" encoding="utf-8"?>
<Properties xmlns="http://schemas.openxmlformats.org/officeDocument/2006/extended-properties" xmlns:vt="http://schemas.openxmlformats.org/officeDocument/2006/docPropsVTypes">
  <Template>Arbeitsblatt.dot</Template>
  <TotalTime>0</TotalTime>
  <Pages>2</Pages>
  <Words>9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Delle</dc:creator>
  <cp:lastModifiedBy>Detlef Windgasse</cp:lastModifiedBy>
  <cp:revision>12</cp:revision>
  <cp:lastPrinted>2025-12-19T15:08:00Z</cp:lastPrinted>
  <dcterms:created xsi:type="dcterms:W3CDTF">2024-02-15T03:17:00Z</dcterms:created>
  <dcterms:modified xsi:type="dcterms:W3CDTF">2025-12-19T15:09:00Z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0x0101005FD149C040552A43AA37775AD1935E1D</vt:lpwstr>
  </property>
</Properties>
</file>